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Coventry North West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Coventry North West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Coventry North West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Coventry North West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Coventry North West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Coventry North West are estimated to have a score of 1-2 on the PGSI (low-risk gambling), whilst </w:t>
      </w:r>
      <w:r w:rsidRPr="00773DF7">
        <w:rPr>
          <w:rFonts w:ascii="Libre Franklin Light" w:hAnsi="Libre Franklin Light" w:cs="Calibri Light"/>
          <w:b/>
          <w:bCs/>
          <w:color w:val="C45911" w:themeColor="accent2" w:themeShade="BF"/>
        </w:rPr>
        <w:t xml:space="preserve">4.3%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62.5% </w:t>
      </w:r>
      <w:r w:rsidRPr="004747BF">
        <w:rPr>
          <w:rFonts w:ascii="Libre Franklin Light" w:eastAsia="Times New Roman" w:hAnsi="Libre Franklin Light" w:cs="Calibri Light"/>
        </w:rPr>
        <w:t xml:space="preserve">of those respondents classified as PGSI 8+ in Coventry North West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Coventry North West is estimated to be </w:t>
      </w:r>
      <w:r w:rsidRPr="00773DF7">
        <w:rPr>
          <w:rFonts w:ascii="Libre Franklin Light" w:eastAsia="Times New Roman" w:hAnsi="Libre Franklin Light" w:cs="Calibri Light"/>
          <w:b/>
          <w:bCs/>
          <w:color w:val="C45911" w:themeColor="accent2" w:themeShade="BF"/>
        </w:rPr>
        <w:t xml:space="preserve">£2,049,111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Coventry North West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Coventry North West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Coventry North West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Coventry North West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oventry North We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Coventry North West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oventry North We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Coventry North West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22.5%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Coventry North West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62.5%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oventry North We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Coventry North West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23.1%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Coventry North West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Coventry North West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56.2%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Coventry North West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Coventry North West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Coventry North West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£2,049,111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Coventry North West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£33,377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£690,248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£49,447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£13,907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£25,496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£1,236,636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£2,049,111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Coventry North West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Coventry North West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23.8%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Coventry North West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21.4%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Coventry North West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24.3%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Coventry North West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Coventry North West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57.7%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Coventry North West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23.8%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Coventry North West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21.4%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Coventry North West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24.3%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Coventry North West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Coventry North West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57.7%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Coventry North West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E7E29417-1CC0-4127-9F7C-93F6C5B220E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